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6CE" w:rsidRPr="00513FE6" w:rsidRDefault="007006C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6CE" w:rsidRPr="00513FE6" w:rsidRDefault="007006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006CE" w:rsidRPr="00513FE6" w:rsidRDefault="007006C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006CE" w:rsidRPr="00513FE6" w:rsidRDefault="007006C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006CE" w:rsidRDefault="007006C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006CE" w:rsidRPr="00E40E79" w:rsidRDefault="007006C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7006CE" w:rsidRPr="00513FE6" w:rsidRDefault="007006C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2919</w:t>
      </w:r>
    </w:p>
    <w:p w:rsidR="007006CE" w:rsidRPr="003C0768" w:rsidRDefault="007006C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006CE" w:rsidRPr="00E40E79" w:rsidRDefault="007006CE" w:rsidP="00B05BA8">
      <w:pPr>
        <w:rPr>
          <w:rFonts w:ascii="Century" w:hAnsi="Century"/>
          <w:sz w:val="18"/>
          <w:szCs w:val="26"/>
          <w:lang w:val="uk-UA"/>
        </w:rPr>
      </w:pPr>
    </w:p>
    <w:p w:rsidR="007006CE" w:rsidRPr="003C0768" w:rsidRDefault="007006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Штойко Роману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006CE" w:rsidRPr="00E40E79" w:rsidRDefault="007006CE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7006CE" w:rsidRPr="003C0768" w:rsidRDefault="007006C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Штойко Роману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006CE" w:rsidRPr="003C0768" w:rsidRDefault="007006C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006CE" w:rsidRDefault="007006CE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Штойко Роману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25,7719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4620987200:08:000:0002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7006CE" w:rsidRPr="007C76DF" w:rsidRDefault="007006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Штойко Роману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006CE" w:rsidRPr="003C0768" w:rsidRDefault="007006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006CE" w:rsidRPr="003C0768" w:rsidRDefault="007006C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7006CE" w:rsidRDefault="007006C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006CE" w:rsidRPr="003C0768" w:rsidRDefault="007006C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006CE" w:rsidRDefault="007006CE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7006CE" w:rsidSect="007006CE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006CE" w:rsidRPr="003C0768" w:rsidRDefault="007006C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006CE" w:rsidRPr="003C0768" w:rsidSect="007006CE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06C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299BEBF-4142-44B5-8604-503DADBB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2290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